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AB6F3" w14:textId="77777777" w:rsidR="0057251F" w:rsidRDefault="0057251F" w:rsidP="005725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ROBYNS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18A9518F" w14:textId="77777777" w:rsidR="0057251F" w:rsidRDefault="0057251F" w:rsidP="0057251F">
      <w:pPr>
        <w:pStyle w:val="NoSpacing"/>
        <w:rPr>
          <w:rFonts w:cs="Times New Roman"/>
          <w:szCs w:val="24"/>
        </w:rPr>
      </w:pPr>
    </w:p>
    <w:p w14:paraId="32AAA727" w14:textId="77777777" w:rsidR="0057251F" w:rsidRDefault="0057251F" w:rsidP="0057251F">
      <w:pPr>
        <w:pStyle w:val="NoSpacing"/>
        <w:rPr>
          <w:rFonts w:cs="Times New Roman"/>
          <w:szCs w:val="24"/>
        </w:rPr>
      </w:pPr>
    </w:p>
    <w:p w14:paraId="57DB5297" w14:textId="77777777" w:rsidR="0057251F" w:rsidRDefault="0057251F" w:rsidP="0057251F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>1442</w:t>
      </w:r>
      <w:r>
        <w:rPr>
          <w:rFonts w:cs="Times New Roman"/>
          <w:szCs w:val="24"/>
        </w:rPr>
        <w:tab/>
        <w:t xml:space="preserve">He made a plaint of trespass and abduction against Richard </w:t>
      </w:r>
      <w:proofErr w:type="spellStart"/>
      <w:r>
        <w:rPr>
          <w:rFonts w:cs="Times New Roman"/>
          <w:szCs w:val="24"/>
        </w:rPr>
        <w:t>Pytte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Cirencester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Melbourn</w:t>
      </w:r>
      <w:proofErr w:type="spellEnd"/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  <w:t>of Gloucester(q.v.).</w:t>
      </w:r>
    </w:p>
    <w:p w14:paraId="13FC5961" w14:textId="77777777" w:rsidR="0057251F" w:rsidRDefault="0057251F" w:rsidP="005725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52FD8EA4" w14:textId="77777777" w:rsidR="0057251F" w:rsidRDefault="0057251F" w:rsidP="0057251F">
      <w:pPr>
        <w:pStyle w:val="NoSpacing"/>
        <w:rPr>
          <w:rFonts w:cs="Times New Roman"/>
          <w:szCs w:val="24"/>
        </w:rPr>
      </w:pPr>
    </w:p>
    <w:p w14:paraId="64561074" w14:textId="77777777" w:rsidR="0057251F" w:rsidRDefault="0057251F" w:rsidP="0057251F">
      <w:pPr>
        <w:pStyle w:val="NoSpacing"/>
        <w:rPr>
          <w:rFonts w:cs="Times New Roman"/>
          <w:szCs w:val="24"/>
        </w:rPr>
      </w:pPr>
    </w:p>
    <w:p w14:paraId="54C21B0A" w14:textId="77777777" w:rsidR="0057251F" w:rsidRDefault="0057251F" w:rsidP="005725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p w14:paraId="77B095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076E3" w14:textId="77777777" w:rsidR="0057251F" w:rsidRDefault="0057251F" w:rsidP="009139A6">
      <w:r>
        <w:separator/>
      </w:r>
    </w:p>
  </w:endnote>
  <w:endnote w:type="continuationSeparator" w:id="0">
    <w:p w14:paraId="13CE4623" w14:textId="77777777" w:rsidR="0057251F" w:rsidRDefault="005725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229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76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B6B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C433" w14:textId="77777777" w:rsidR="0057251F" w:rsidRDefault="0057251F" w:rsidP="009139A6">
      <w:r>
        <w:separator/>
      </w:r>
    </w:p>
  </w:footnote>
  <w:footnote w:type="continuationSeparator" w:id="0">
    <w:p w14:paraId="2C6B338F" w14:textId="77777777" w:rsidR="0057251F" w:rsidRDefault="005725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E1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8E3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6F2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51F"/>
    <w:rsid w:val="000666E0"/>
    <w:rsid w:val="002510B7"/>
    <w:rsid w:val="0057251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2AD16"/>
  <w15:chartTrackingRefBased/>
  <w15:docId w15:val="{80E21BFE-15BD-4C1D-A478-8ACD69D0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725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2023-04-05T16:10:00Z</dcterms:created>
  <dcterms:modified xsi:type="dcterms:W3CDTF">2023-04-05T16:10:00Z</dcterms:modified>
</cp:coreProperties>
</file>